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83F64" w14:textId="6C210F04" w:rsidR="006E5D65" w:rsidRPr="00B169DF" w:rsidRDefault="00997F14" w:rsidP="572EC4EC">
      <w:pPr>
        <w:spacing w:line="240" w:lineRule="auto"/>
        <w:jc w:val="right"/>
        <w:rPr>
          <w:rFonts w:ascii="Corbel" w:hAnsi="Corbel"/>
          <w:i/>
          <w:iCs/>
        </w:rPr>
      </w:pPr>
      <w:r w:rsidRPr="572EC4E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72EC4EC">
        <w:rPr>
          <w:rFonts w:ascii="Corbel" w:hAnsi="Corbel"/>
          <w:i/>
          <w:iCs/>
        </w:rPr>
        <w:t xml:space="preserve">Załącznik nr </w:t>
      </w:r>
      <w:r w:rsidR="006F31E2" w:rsidRPr="572EC4EC">
        <w:rPr>
          <w:rFonts w:ascii="Corbel" w:hAnsi="Corbel"/>
          <w:i/>
          <w:iCs/>
        </w:rPr>
        <w:t>1.5</w:t>
      </w:r>
      <w:r w:rsidR="00D8678B" w:rsidRPr="572EC4EC">
        <w:rPr>
          <w:rFonts w:ascii="Corbel" w:hAnsi="Corbel"/>
          <w:i/>
          <w:iCs/>
        </w:rPr>
        <w:t xml:space="preserve"> do Zarządzenia</w:t>
      </w:r>
      <w:r w:rsidR="002A22BF" w:rsidRPr="572EC4EC">
        <w:rPr>
          <w:rFonts w:ascii="Corbel" w:hAnsi="Corbel"/>
          <w:i/>
          <w:iCs/>
        </w:rPr>
        <w:t xml:space="preserve"> Rektora UR </w:t>
      </w:r>
      <w:r w:rsidR="00CD6897" w:rsidRPr="572EC4EC">
        <w:rPr>
          <w:rFonts w:ascii="Corbel" w:hAnsi="Corbel"/>
          <w:i/>
          <w:iCs/>
        </w:rPr>
        <w:t xml:space="preserve">nr </w:t>
      </w:r>
      <w:r w:rsidR="00F61A26" w:rsidRPr="572EC4EC">
        <w:rPr>
          <w:rFonts w:ascii="Corbel" w:hAnsi="Corbel"/>
          <w:i/>
          <w:iCs/>
        </w:rPr>
        <w:t>7/2023</w:t>
      </w:r>
    </w:p>
    <w:p w14:paraId="28F4D677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3D465E0" w14:textId="623DDCA5" w:rsidR="0085747A" w:rsidRPr="00006AC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06AC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06ACD">
        <w:rPr>
          <w:rFonts w:ascii="Corbel" w:hAnsi="Corbel"/>
          <w:b/>
          <w:smallCaps/>
          <w:sz w:val="24"/>
          <w:szCs w:val="24"/>
        </w:rPr>
        <w:t xml:space="preserve"> </w:t>
      </w:r>
      <w:r w:rsidR="002D556E">
        <w:rPr>
          <w:rFonts w:ascii="Corbel" w:hAnsi="Corbel"/>
          <w:b/>
          <w:i/>
          <w:smallCaps/>
          <w:sz w:val="24"/>
          <w:szCs w:val="24"/>
        </w:rPr>
        <w:t>2024/2025</w:t>
      </w:r>
      <w:r w:rsidR="00EC2C6C" w:rsidRPr="00006ACD">
        <w:rPr>
          <w:rFonts w:ascii="Corbel" w:hAnsi="Corbel"/>
          <w:b/>
          <w:i/>
          <w:smallCaps/>
          <w:sz w:val="24"/>
          <w:szCs w:val="24"/>
        </w:rPr>
        <w:t xml:space="preserve"> </w:t>
      </w:r>
      <w:r w:rsidR="00006ACD" w:rsidRPr="00006ACD">
        <w:rPr>
          <w:rFonts w:ascii="Corbel" w:hAnsi="Corbel"/>
          <w:b/>
          <w:i/>
          <w:smallCaps/>
          <w:sz w:val="24"/>
          <w:szCs w:val="24"/>
        </w:rPr>
        <w:t>–</w:t>
      </w:r>
      <w:r w:rsidR="002D556E">
        <w:rPr>
          <w:rFonts w:ascii="Corbel" w:hAnsi="Corbel"/>
          <w:b/>
          <w:i/>
          <w:smallCaps/>
          <w:sz w:val="24"/>
          <w:szCs w:val="24"/>
        </w:rPr>
        <w:t xml:space="preserve"> 2026</w:t>
      </w:r>
      <w:r w:rsidR="002D556E">
        <w:rPr>
          <w:rFonts w:ascii="Corbel" w:hAnsi="Corbel"/>
          <w:b/>
          <w:smallCaps/>
          <w:sz w:val="24"/>
          <w:szCs w:val="24"/>
        </w:rPr>
        <w:t>/2027</w:t>
      </w:r>
    </w:p>
    <w:p w14:paraId="165529A1" w14:textId="16FC1F21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572EC4EC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572EC4EC">
        <w:rPr>
          <w:rFonts w:ascii="Corbel" w:hAnsi="Corbel"/>
          <w:i/>
          <w:iCs/>
          <w:sz w:val="24"/>
          <w:szCs w:val="24"/>
        </w:rPr>
        <w:t xml:space="preserve">       </w:t>
      </w:r>
      <w:r w:rsidRPr="572EC4EC">
        <w:rPr>
          <w:rFonts w:ascii="Corbel" w:hAnsi="Corbel"/>
          <w:i/>
          <w:iCs/>
          <w:sz w:val="24"/>
          <w:szCs w:val="24"/>
        </w:rPr>
        <w:t xml:space="preserve"> </w:t>
      </w:r>
      <w:r w:rsidR="3B001942" w:rsidRPr="572EC4EC">
        <w:rPr>
          <w:rFonts w:ascii="Corbel" w:hAnsi="Corbel"/>
          <w:i/>
          <w:iCs/>
          <w:sz w:val="24"/>
          <w:szCs w:val="24"/>
        </w:rPr>
        <w:t xml:space="preserve"> </w:t>
      </w:r>
      <w:r w:rsidR="0085747A" w:rsidRPr="572EC4EC">
        <w:rPr>
          <w:rFonts w:ascii="Corbel" w:hAnsi="Corbel"/>
          <w:i/>
          <w:iCs/>
          <w:sz w:val="20"/>
          <w:szCs w:val="20"/>
        </w:rPr>
        <w:t>(skrajne daty</w:t>
      </w:r>
      <w:r w:rsidR="0085747A" w:rsidRPr="572EC4EC">
        <w:rPr>
          <w:rFonts w:ascii="Corbel" w:hAnsi="Corbel"/>
          <w:sz w:val="20"/>
          <w:szCs w:val="20"/>
        </w:rPr>
        <w:t>)</w:t>
      </w:r>
    </w:p>
    <w:p w14:paraId="5C2AC480" w14:textId="1F763F5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="00287BB0">
        <w:rPr>
          <w:rFonts w:ascii="Corbel" w:hAnsi="Corbel"/>
          <w:sz w:val="20"/>
          <w:szCs w:val="20"/>
        </w:rPr>
        <w:t xml:space="preserve">                  </w:t>
      </w:r>
      <w:r w:rsidRPr="00B169DF">
        <w:rPr>
          <w:rFonts w:ascii="Corbel" w:hAnsi="Corbel"/>
          <w:sz w:val="20"/>
          <w:szCs w:val="20"/>
        </w:rPr>
        <w:t xml:space="preserve">Rok akademicki </w:t>
      </w:r>
      <w:r w:rsidR="002D556E">
        <w:rPr>
          <w:rFonts w:ascii="Corbel" w:hAnsi="Corbel"/>
          <w:sz w:val="20"/>
          <w:szCs w:val="20"/>
        </w:rPr>
        <w:t>2024/2025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572EC4EC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3B264EB" w:rsidR="0085747A" w:rsidRPr="00B169DF" w:rsidRDefault="00BB71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717A">
              <w:rPr>
                <w:rFonts w:ascii="Corbel" w:hAnsi="Corbel"/>
                <w:b w:val="0"/>
                <w:sz w:val="24"/>
                <w:szCs w:val="24"/>
              </w:rPr>
              <w:t>Konstytucyjny system organów państwowych</w:t>
            </w:r>
          </w:p>
        </w:tc>
      </w:tr>
      <w:tr w:rsidR="0085747A" w:rsidRPr="00B169DF" w14:paraId="1820FF8A" w14:textId="77777777" w:rsidTr="572EC4EC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D870E45" w:rsidR="0085747A" w:rsidRPr="00B169DF" w:rsidRDefault="690F46B4" w:rsidP="572EC4EC">
            <w:pPr>
              <w:pStyle w:val="Odpowiedzi"/>
              <w:spacing w:beforeAutospacing="1" w:afterAutospacing="1"/>
            </w:pPr>
            <w:r w:rsidRPr="572EC4EC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ASO 10</w:t>
            </w:r>
          </w:p>
        </w:tc>
      </w:tr>
      <w:tr w:rsidR="0085747A" w:rsidRPr="00B169DF" w14:paraId="4D36C4B5" w14:textId="77777777" w:rsidTr="572EC4EC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4A5FEE9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572EC4EC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1A794E69" w:rsidR="0085747A" w:rsidRPr="00B169DF" w:rsidRDefault="50292F9A" w:rsidP="572EC4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72EC4EC">
              <w:rPr>
                <w:rFonts w:ascii="Corbel" w:hAnsi="Corbel"/>
                <w:b w:val="0"/>
                <w:sz w:val="24"/>
                <w:szCs w:val="24"/>
              </w:rPr>
              <w:t xml:space="preserve">Instytut Nauk Prawnych/ </w:t>
            </w:r>
            <w:r w:rsidR="00151E2E" w:rsidRPr="572EC4EC">
              <w:rPr>
                <w:rFonts w:ascii="Corbel" w:hAnsi="Corbel"/>
                <w:b w:val="0"/>
                <w:sz w:val="24"/>
                <w:szCs w:val="24"/>
              </w:rPr>
              <w:t>Zakład Prawa Konstytucyjnego</w:t>
            </w:r>
          </w:p>
        </w:tc>
      </w:tr>
      <w:tr w:rsidR="0085747A" w:rsidRPr="00B169DF" w14:paraId="192BD65A" w14:textId="77777777" w:rsidTr="572EC4EC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3CFE730" w:rsidR="0085747A" w:rsidRPr="00B169DF" w:rsidRDefault="002C06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70304835" w14:textId="77777777" w:rsidTr="572EC4EC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1C09B878" w:rsidR="0085747A" w:rsidRPr="00B169DF" w:rsidRDefault="008C0C87" w:rsidP="008C0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388F3755" w14:textId="77777777" w:rsidTr="572EC4EC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572EC4EC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6D6B72F4" w:rsidR="0085747A" w:rsidRPr="00B169DF" w:rsidRDefault="009215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32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572EC4EC">
        <w:tc>
          <w:tcPr>
            <w:tcW w:w="2694" w:type="dxa"/>
            <w:vAlign w:val="center"/>
          </w:tcPr>
          <w:p w14:paraId="3878DA9C" w14:textId="77777777" w:rsidR="0085747A" w:rsidRPr="0092150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150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21505">
              <w:rPr>
                <w:rFonts w:ascii="Corbel" w:hAnsi="Corbel"/>
                <w:sz w:val="24"/>
                <w:szCs w:val="24"/>
              </w:rPr>
              <w:t>/y</w:t>
            </w:r>
            <w:r w:rsidRPr="0092150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655EB568" w:rsidR="0085747A" w:rsidRPr="00921505" w:rsidRDefault="00754F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B84B51">
              <w:rPr>
                <w:rFonts w:ascii="Corbel" w:hAnsi="Corbel"/>
                <w:b w:val="0"/>
                <w:sz w:val="24"/>
                <w:szCs w:val="24"/>
              </w:rPr>
              <w:t xml:space="preserve">2 </w:t>
            </w:r>
          </w:p>
        </w:tc>
      </w:tr>
      <w:tr w:rsidR="0085747A" w:rsidRPr="00B169DF" w14:paraId="7ACCBA8E" w14:textId="77777777" w:rsidTr="572EC4EC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B4FC692" w:rsidR="0085747A" w:rsidRPr="00B169DF" w:rsidRDefault="00B77C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1F9495" w14:textId="77777777" w:rsidTr="572EC4EC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572EC4EC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C3D922D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="0085747A" w:rsidRPr="00B169DF" w14:paraId="0AD0E368" w14:textId="77777777" w:rsidTr="572EC4EC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A0F0FFC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Pastuszko, prof. UR</w:t>
            </w:r>
            <w:r w:rsidR="00195EAB">
              <w:rPr>
                <w:rFonts w:ascii="Corbel" w:hAnsi="Corbel"/>
                <w:b w:val="0"/>
                <w:sz w:val="24"/>
                <w:szCs w:val="24"/>
              </w:rPr>
              <w:t>, dr Anna Hadała-Skóra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857"/>
        <w:gridCol w:w="788"/>
        <w:gridCol w:w="920"/>
        <w:gridCol w:w="732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572EC4EC"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572EC4EC">
        <w:trPr>
          <w:trHeight w:val="453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38F72E66" w:rsidR="00015B8F" w:rsidRPr="00B169DF" w:rsidRDefault="401B50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72EC4EC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57F51729" w:rsidR="00015B8F" w:rsidRPr="00B169DF" w:rsidRDefault="00A112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1EA06964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2F37755" w:rsidR="00015B8F" w:rsidRPr="00B169DF" w:rsidRDefault="00A112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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474DB9C3" w:rsidR="00C66FB8" w:rsidRPr="00C66FB8" w:rsidRDefault="00E22FBC" w:rsidP="572EC4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72EC4EC">
        <w:rPr>
          <w:rFonts w:ascii="Corbel" w:hAnsi="Corbel"/>
          <w:smallCaps w:val="0"/>
        </w:rPr>
        <w:t xml:space="preserve">1.3 </w:t>
      </w:r>
      <w:r>
        <w:tab/>
      </w:r>
      <w:r w:rsidRPr="572EC4EC">
        <w:rPr>
          <w:rFonts w:ascii="Corbel" w:hAnsi="Corbel"/>
          <w:smallCaps w:val="0"/>
        </w:rPr>
        <w:t>For</w:t>
      </w:r>
      <w:r w:rsidR="00445970" w:rsidRPr="572EC4EC">
        <w:rPr>
          <w:rFonts w:ascii="Corbel" w:hAnsi="Corbel"/>
          <w:smallCaps w:val="0"/>
        </w:rPr>
        <w:t xml:space="preserve">ma zaliczenia przedmiotu </w:t>
      </w:r>
      <w:r w:rsidRPr="572EC4EC">
        <w:rPr>
          <w:rFonts w:ascii="Corbel" w:hAnsi="Corbel"/>
          <w:smallCaps w:val="0"/>
        </w:rPr>
        <w:t xml:space="preserve">(z toku) </w:t>
      </w:r>
      <w:r w:rsidRPr="572EC4EC">
        <w:rPr>
          <w:rFonts w:ascii="Corbel" w:hAnsi="Corbel"/>
          <w:b w:val="0"/>
          <w:smallCaps w:val="0"/>
        </w:rPr>
        <w:t>(egzamin, zaliczenie z oceną, zaliczenie bez oceny)</w:t>
      </w:r>
    </w:p>
    <w:p w14:paraId="1083B1DA" w14:textId="77777777" w:rsidR="008A548A" w:rsidRDefault="008A548A" w:rsidP="00C66FB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6AD535F4" w:rsidR="00E960BB" w:rsidRDefault="00A11202" w:rsidP="00C66FB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- egzamin</w:t>
      </w:r>
    </w:p>
    <w:p w14:paraId="6CC69EAE" w14:textId="77777777" w:rsidR="00C66FB8" w:rsidRPr="00B169DF" w:rsidRDefault="00C66F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572EC4EC">
        <w:tc>
          <w:tcPr>
            <w:tcW w:w="9670" w:type="dxa"/>
          </w:tcPr>
          <w:p w14:paraId="1BB8AE6C" w14:textId="4C7B1FB5" w:rsidR="0085747A" w:rsidRPr="00B169DF" w:rsidRDefault="5337742A" w:rsidP="572EC4EC">
            <w:pPr>
              <w:pStyle w:val="Punktygwne"/>
              <w:tabs>
                <w:tab w:val="left" w:pos="1284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72EC4EC">
              <w:rPr>
                <w:rFonts w:ascii="Corbel" w:hAnsi="Corbel"/>
                <w:b w:val="0"/>
                <w:smallCaps w:val="0"/>
                <w:color w:val="000000"/>
              </w:rPr>
              <w:t>Brak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68433CD2" w:rsidR="0085747A" w:rsidRPr="00B169DF" w:rsidRDefault="0071620A" w:rsidP="572EC4EC">
      <w:pPr>
        <w:pStyle w:val="Punktygwne"/>
        <w:spacing w:before="0" w:after="0"/>
        <w:rPr>
          <w:rFonts w:ascii="Corbel" w:hAnsi="Corbel"/>
        </w:rPr>
      </w:pPr>
      <w:r w:rsidRPr="572EC4EC">
        <w:rPr>
          <w:rFonts w:ascii="Corbel" w:hAnsi="Corbel"/>
        </w:rPr>
        <w:t>3.</w:t>
      </w:r>
      <w:r w:rsidR="0085747A" w:rsidRPr="572EC4EC">
        <w:rPr>
          <w:rFonts w:ascii="Corbel" w:hAnsi="Corbel"/>
        </w:rPr>
        <w:t xml:space="preserve"> </w:t>
      </w:r>
      <w:r w:rsidR="00A84C85" w:rsidRPr="572EC4EC">
        <w:rPr>
          <w:rFonts w:ascii="Corbel" w:hAnsi="Corbel"/>
        </w:rPr>
        <w:t>cele, efekty uczenia się</w:t>
      </w:r>
      <w:r w:rsidR="0085747A" w:rsidRPr="572EC4EC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572EC4EC">
        <w:tc>
          <w:tcPr>
            <w:tcW w:w="843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7" w:type="dxa"/>
            <w:vAlign w:val="center"/>
          </w:tcPr>
          <w:p w14:paraId="2283C030" w14:textId="5EF1F40B" w:rsidR="0085747A" w:rsidRPr="00B169DF" w:rsidRDefault="1F6DC30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72EC4EC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powinien:</w:t>
            </w:r>
          </w:p>
        </w:tc>
      </w:tr>
      <w:tr w:rsidR="0085747A" w:rsidRPr="00B169DF" w14:paraId="497B1469" w14:textId="77777777" w:rsidTr="572EC4EC">
        <w:tc>
          <w:tcPr>
            <w:tcW w:w="843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7D588F36" w14:textId="75A52F3F" w:rsidR="0085747A" w:rsidRPr="00B169DF" w:rsidRDefault="00BB365E" w:rsidP="00BB36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B365E">
              <w:rPr>
                <w:rFonts w:ascii="Corbel" w:hAnsi="Corbel"/>
                <w:b w:val="0"/>
                <w:sz w:val="24"/>
                <w:szCs w:val="24"/>
              </w:rPr>
              <w:t>Zajęcia mają na celu zapoznanie studentów z problematyką organizacji naczelnych organów państwa w Polsce, ich kompetencjami, zasadami ich funkcjonowania oraz wzajemnymi relacjami między nimi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389" w:type="dxa"/>
          </w:tcPr>
          <w:p w14:paraId="2CE762DC" w14:textId="45F10C53" w:rsidR="0085747A" w:rsidRPr="00B169DF" w:rsidRDefault="009C2B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podstawową wiedzę o miejscu prawa konstytucyjnego w systemie prawnym RP</w:t>
            </w:r>
          </w:p>
        </w:tc>
        <w:tc>
          <w:tcPr>
            <w:tcW w:w="2554" w:type="dxa"/>
          </w:tcPr>
          <w:p w14:paraId="1C270CDA" w14:textId="77777777" w:rsidR="009C2BAA" w:rsidRPr="009C2BAA" w:rsidRDefault="009C2BAA" w:rsidP="009C2BAA">
            <w:pPr>
              <w:rPr>
                <w:rFonts w:ascii="Corbel" w:hAnsi="Corbel"/>
                <w:sz w:val="24"/>
                <w:szCs w:val="24"/>
              </w:rPr>
            </w:pPr>
            <w:r w:rsidRPr="009C2BAA">
              <w:rPr>
                <w:rFonts w:ascii="Corbel" w:hAnsi="Corbel"/>
                <w:sz w:val="24"/>
                <w:szCs w:val="24"/>
              </w:rPr>
              <w:t>K_W01,</w:t>
            </w:r>
          </w:p>
          <w:p w14:paraId="3F5A6B4D" w14:textId="413D0EE1" w:rsidR="009C2BAA" w:rsidRPr="003C3B8F" w:rsidRDefault="009C2BAA" w:rsidP="009C2BAA">
            <w:pPr>
              <w:rPr>
                <w:rFonts w:ascii="Corbel" w:hAnsi="Corbel"/>
                <w:sz w:val="24"/>
                <w:szCs w:val="24"/>
              </w:rPr>
            </w:pPr>
          </w:p>
          <w:p w14:paraId="43C86AB6" w14:textId="515905AF" w:rsidR="0085747A" w:rsidRPr="003C3B8F" w:rsidRDefault="0085747A" w:rsidP="00FD663E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148A9D49" w:rsidR="0085747A" w:rsidRPr="00B169DF" w:rsidRDefault="009C2BAA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9C2BAA">
              <w:rPr>
                <w:rFonts w:ascii="Corbel" w:hAnsi="Corbel"/>
                <w:b w:val="0"/>
                <w:smallCaps w:val="0"/>
                <w:szCs w:val="24"/>
              </w:rPr>
              <w:t>a podstawową wiedzę o re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lacjach między instytucjami władzy państwowej RP</w:t>
            </w:r>
          </w:p>
        </w:tc>
        <w:tc>
          <w:tcPr>
            <w:tcW w:w="2554" w:type="dxa"/>
          </w:tcPr>
          <w:p w14:paraId="3893EFDC" w14:textId="03657575" w:rsidR="009C2BAA" w:rsidRPr="003C3B8F" w:rsidRDefault="009C2BAA" w:rsidP="009C2BA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5F66D69A" w14:textId="6EFB8D86" w:rsidR="0085747A" w:rsidRPr="003C3B8F" w:rsidRDefault="0085747A" w:rsidP="003057DE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28D06FF" w:rsidR="0085747A" w:rsidRPr="00B169DF" w:rsidRDefault="003C3B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4AE793D9" w14:textId="2C419783" w:rsidR="0085747A" w:rsidRPr="00B169DF" w:rsidRDefault="009C2BAA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Posługuje się w sposób prawidłowy terminologią z zakresu prawa konstytucyjnego </w:t>
            </w:r>
          </w:p>
        </w:tc>
        <w:tc>
          <w:tcPr>
            <w:tcW w:w="2554" w:type="dxa"/>
          </w:tcPr>
          <w:p w14:paraId="311FC3CD" w14:textId="4BDC713A" w:rsidR="0085747A" w:rsidRPr="00B169DF" w:rsidRDefault="009C2B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C2BAA" w:rsidRPr="00B169DF" w14:paraId="319D4333" w14:textId="77777777" w:rsidTr="00D1546E">
        <w:tc>
          <w:tcPr>
            <w:tcW w:w="1577" w:type="dxa"/>
          </w:tcPr>
          <w:p w14:paraId="3029A83B" w14:textId="09EC0A86" w:rsidR="009C2BAA" w:rsidRDefault="009C2B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EK_o4</w:t>
            </w:r>
          </w:p>
        </w:tc>
        <w:tc>
          <w:tcPr>
            <w:tcW w:w="5389" w:type="dxa"/>
          </w:tcPr>
          <w:p w14:paraId="4927A318" w14:textId="271777D0" w:rsidR="009C2BAA" w:rsidRPr="00B169DF" w:rsidRDefault="00315B45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dotyczącą źródeł prawa w RP</w:t>
            </w:r>
          </w:p>
        </w:tc>
        <w:tc>
          <w:tcPr>
            <w:tcW w:w="2554" w:type="dxa"/>
          </w:tcPr>
          <w:p w14:paraId="10A8AA63" w14:textId="65248C62" w:rsidR="009C2BAA" w:rsidRPr="00B169DF" w:rsidRDefault="00315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C2BAA" w:rsidRPr="00B169DF" w14:paraId="509FB23B" w14:textId="77777777" w:rsidTr="00D1546E">
        <w:tc>
          <w:tcPr>
            <w:tcW w:w="1577" w:type="dxa"/>
          </w:tcPr>
          <w:p w14:paraId="7927CDF2" w14:textId="3AF06AD7" w:rsidR="009C2BAA" w:rsidRDefault="009C2B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0714B5A1" w14:textId="73E89287" w:rsidR="009C2BAA" w:rsidRPr="00B169DF" w:rsidRDefault="008D1057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o ustrojowym statusie jednostki w RP</w:t>
            </w:r>
          </w:p>
        </w:tc>
        <w:tc>
          <w:tcPr>
            <w:tcW w:w="2554" w:type="dxa"/>
          </w:tcPr>
          <w:p w14:paraId="40888694" w14:textId="1A26CDB9" w:rsidR="009C2BAA" w:rsidRPr="00B169DF" w:rsidRDefault="008D10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C2BAA" w:rsidRPr="00B169DF" w14:paraId="136313A4" w14:textId="77777777" w:rsidTr="00D1546E">
        <w:tc>
          <w:tcPr>
            <w:tcW w:w="1577" w:type="dxa"/>
          </w:tcPr>
          <w:p w14:paraId="198572CE" w14:textId="58FEF7E1" w:rsidR="009C2BAA" w:rsidRDefault="009C2B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9" w:type="dxa"/>
          </w:tcPr>
          <w:p w14:paraId="2F91F57F" w14:textId="7D0661E6" w:rsidR="009C2BAA" w:rsidRPr="00B169DF" w:rsidRDefault="008D1057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i oceniać zjawiska prawne oraz polityczne związane z praktyką życia państwowego </w:t>
            </w:r>
          </w:p>
        </w:tc>
        <w:tc>
          <w:tcPr>
            <w:tcW w:w="2554" w:type="dxa"/>
          </w:tcPr>
          <w:p w14:paraId="0D83C682" w14:textId="3598F687" w:rsidR="009C2BAA" w:rsidRPr="00B169DF" w:rsidRDefault="008D10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C2BAA" w:rsidRPr="00B169DF" w14:paraId="3A846F7B" w14:textId="77777777" w:rsidTr="00D1546E">
        <w:tc>
          <w:tcPr>
            <w:tcW w:w="1577" w:type="dxa"/>
          </w:tcPr>
          <w:p w14:paraId="03455E02" w14:textId="5EF97833" w:rsidR="009C2BAA" w:rsidRDefault="009C2B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9" w:type="dxa"/>
          </w:tcPr>
          <w:p w14:paraId="173417F8" w14:textId="44C8BB95" w:rsidR="009C2BAA" w:rsidRPr="00B169DF" w:rsidRDefault="008D1057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i </w:t>
            </w:r>
            <w:r w:rsidR="00767C2D">
              <w:rPr>
                <w:rFonts w:ascii="Corbel" w:hAnsi="Corbel"/>
                <w:b w:val="0"/>
                <w:smallCaps w:val="0"/>
                <w:szCs w:val="24"/>
              </w:rPr>
              <w:t>interpretować przepisy prawne, a także wykorzystywać teksty naukowe oraz orzecznictwo sądowe, zwłaszcza orzecznictwo Trybunału Konstytucyjnego</w:t>
            </w:r>
          </w:p>
        </w:tc>
        <w:tc>
          <w:tcPr>
            <w:tcW w:w="2554" w:type="dxa"/>
          </w:tcPr>
          <w:p w14:paraId="44884323" w14:textId="4D851972" w:rsidR="009C2BAA" w:rsidRPr="00B169DF" w:rsidRDefault="008D10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9C2BAA" w:rsidRPr="00B169DF" w14:paraId="3174AC42" w14:textId="77777777" w:rsidTr="00D1546E">
        <w:tc>
          <w:tcPr>
            <w:tcW w:w="1577" w:type="dxa"/>
          </w:tcPr>
          <w:p w14:paraId="05B58C64" w14:textId="483C9BF1" w:rsidR="009C2BAA" w:rsidRDefault="00234E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389" w:type="dxa"/>
          </w:tcPr>
          <w:p w14:paraId="20D78F7A" w14:textId="25E60214" w:rsidR="009C2BAA" w:rsidRPr="00B169DF" w:rsidRDefault="00792EDE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praktykę ustrojową oraz prognozować konsekwencje wadliwych rozwiązań prawnych normujących funkcjonowania organów władzy państwowej </w:t>
            </w:r>
          </w:p>
        </w:tc>
        <w:tc>
          <w:tcPr>
            <w:tcW w:w="2554" w:type="dxa"/>
          </w:tcPr>
          <w:p w14:paraId="08A8092D" w14:textId="797D14ED" w:rsidR="009C2BAA" w:rsidRPr="00B169DF" w:rsidRDefault="00767C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9C2BAA" w:rsidRPr="00B169DF" w14:paraId="5B75D6EE" w14:textId="77777777" w:rsidTr="00D1546E">
        <w:tc>
          <w:tcPr>
            <w:tcW w:w="1577" w:type="dxa"/>
          </w:tcPr>
          <w:p w14:paraId="6401408F" w14:textId="142AFB79" w:rsidR="009C2BAA" w:rsidRDefault="00234E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389" w:type="dxa"/>
          </w:tcPr>
          <w:p w14:paraId="1F168CF6" w14:textId="42C7D80D" w:rsidR="009C2BAA" w:rsidRPr="00B169DF" w:rsidRDefault="00792EDE" w:rsidP="00792E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prowadzić dyskusję w sprawach dotyczących konstytucyjnego mechanizmu funkcjonowania władzy państwowej, jak też przygotowywać w tym zakresie pisemne wypowiedzi</w:t>
            </w:r>
          </w:p>
        </w:tc>
        <w:tc>
          <w:tcPr>
            <w:tcW w:w="2554" w:type="dxa"/>
          </w:tcPr>
          <w:p w14:paraId="3F2A7922" w14:textId="7DEBA0BC" w:rsidR="009C2BAA" w:rsidRPr="00B169DF" w:rsidRDefault="00792E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2720D9" w:rsidRPr="00B169DF" w14:paraId="1F9BD3A5" w14:textId="77777777" w:rsidTr="00D1546E">
        <w:tc>
          <w:tcPr>
            <w:tcW w:w="1577" w:type="dxa"/>
          </w:tcPr>
          <w:p w14:paraId="4051ABC3" w14:textId="330A294D" w:rsidR="002720D9" w:rsidRDefault="002720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389" w:type="dxa"/>
          </w:tcPr>
          <w:p w14:paraId="18372A0A" w14:textId="46026590" w:rsidR="002720D9" w:rsidRDefault="002720D9" w:rsidP="002720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posługiwać się opiniami ekspertów </w:t>
            </w:r>
            <w:r w:rsidR="004B4651">
              <w:rPr>
                <w:rFonts w:ascii="Corbel" w:hAnsi="Corbel"/>
                <w:b w:val="0"/>
                <w:smallCaps w:val="0"/>
                <w:szCs w:val="24"/>
              </w:rPr>
              <w:t>oraz identyfikować i rozwiązywać prawne problemy dotyczące funkcjonowania władz państwowych RP</w:t>
            </w:r>
          </w:p>
        </w:tc>
        <w:tc>
          <w:tcPr>
            <w:tcW w:w="2554" w:type="dxa"/>
          </w:tcPr>
          <w:p w14:paraId="17547F14" w14:textId="4E53DC49" w:rsidR="002720D9" w:rsidRDefault="002720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2720D9" w:rsidRPr="00B169DF" w14:paraId="4A208698" w14:textId="77777777" w:rsidTr="00D1546E">
        <w:tc>
          <w:tcPr>
            <w:tcW w:w="1577" w:type="dxa"/>
          </w:tcPr>
          <w:p w14:paraId="52076053" w14:textId="20FF653D" w:rsidR="002720D9" w:rsidRDefault="002720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EK_11</w:t>
            </w:r>
          </w:p>
        </w:tc>
        <w:tc>
          <w:tcPr>
            <w:tcW w:w="5389" w:type="dxa"/>
          </w:tcPr>
          <w:p w14:paraId="00073AEE" w14:textId="373552B9" w:rsidR="002720D9" w:rsidRDefault="004B4651" w:rsidP="004B46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krytycznej obserwacji praktyki działania władz naczelnych RP i zespołowej pracy mającej na celu praktyczne wykorzystanie instytucji prawnych służących obywatelskiej aktywizacji</w:t>
            </w:r>
          </w:p>
        </w:tc>
        <w:tc>
          <w:tcPr>
            <w:tcW w:w="2554" w:type="dxa"/>
          </w:tcPr>
          <w:p w14:paraId="306C69B8" w14:textId="2C3321CF" w:rsidR="002720D9" w:rsidRDefault="004B46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2720D9" w:rsidRPr="00B169DF" w14:paraId="6AA0CF8C" w14:textId="77777777" w:rsidTr="00D1546E">
        <w:tc>
          <w:tcPr>
            <w:tcW w:w="1577" w:type="dxa"/>
          </w:tcPr>
          <w:p w14:paraId="382D2A03" w14:textId="68834CA2" w:rsidR="002720D9" w:rsidRDefault="002720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389" w:type="dxa"/>
          </w:tcPr>
          <w:p w14:paraId="37B186D6" w14:textId="21B75BC0" w:rsidR="002720D9" w:rsidRDefault="004B4651" w:rsidP="00792E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teoretyczną i praktyczną wiedzę pomocną przy wykorzystaniu instytucji ustrojowych służących aktywizowaniu społeczeństwa obywatelskiego w relacjach z władzami RP </w:t>
            </w:r>
          </w:p>
        </w:tc>
        <w:tc>
          <w:tcPr>
            <w:tcW w:w="2554" w:type="dxa"/>
          </w:tcPr>
          <w:p w14:paraId="308EA01A" w14:textId="56169EF5" w:rsidR="002720D9" w:rsidRDefault="004B46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73F99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B88E16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466FB67C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74CAB39" w14:textId="77777777" w:rsidR="009A6084" w:rsidRPr="006E4C25" w:rsidRDefault="009A6084" w:rsidP="009A608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9A6084" w14:paraId="6CF35834" w14:textId="77777777" w:rsidTr="572EC4EC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9CA7" w14:textId="77777777" w:rsidR="009A6084" w:rsidRDefault="009A6084" w:rsidP="001F4EB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6084" w14:paraId="7FB7D7DB" w14:textId="77777777" w:rsidTr="572EC4EC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73"/>
              <w:gridCol w:w="3130"/>
            </w:tblGrid>
            <w:tr w:rsidR="009A6084" w14:paraId="293D34C7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8BC32B" w14:textId="77777777" w:rsidR="009A6084" w:rsidRDefault="009A6084" w:rsidP="572EC4EC">
                  <w:pPr>
                    <w:pStyle w:val="Akapitzlist"/>
                    <w:numPr>
                      <w:ilvl w:val="0"/>
                      <w:numId w:val="22"/>
                    </w:numPr>
                    <w:spacing w:after="0" w:line="240" w:lineRule="auto"/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Konstytucja jako akt prawny oraz inne źródła prawa konstytucyjnego</w:t>
                  </w: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CB3856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2C3E92C8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1E8199" w14:textId="77777777" w:rsidR="009A6084" w:rsidRDefault="009A6084" w:rsidP="572EC4EC">
                  <w:pPr>
                    <w:spacing w:after="0" w:line="240" w:lineRule="auto"/>
                    <w:ind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2. Pojęcie ustroju politycznego (państwowego), systemu politycznego, formy państwa</w:t>
                  </w: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5E931D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631DA8B4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91D4ED" w14:textId="77777777" w:rsidR="009A6084" w:rsidRDefault="009A6084" w:rsidP="572EC4EC">
                  <w:pPr>
                    <w:pStyle w:val="Akapitzlist"/>
                    <w:numPr>
                      <w:ilvl w:val="0"/>
                      <w:numId w:val="23"/>
                    </w:numPr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 xml:space="preserve">Współczesne formy państwa. </w:t>
                  </w: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A272DF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3D98453B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DDFD7A" w14:textId="77777777" w:rsidR="009A6084" w:rsidRDefault="009A6084" w:rsidP="572EC4EC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Zasady ustrojowe determinujące strukturę oraz funkcjonowanie organów państwowych w systemie konstytucyjnym RP</w:t>
                  </w: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51DD00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76F382A6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A4C892" w14:textId="77777777" w:rsidR="009A6084" w:rsidRDefault="009A6084" w:rsidP="572EC4EC">
                  <w:pPr>
                    <w:pStyle w:val="Akapitzlist"/>
                    <w:numPr>
                      <w:ilvl w:val="0"/>
                      <w:numId w:val="23"/>
                    </w:numPr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Prawa i wolności człowieka i obywatela, ich ochrona, obowiązki obywatela</w:t>
                  </w: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AF3E3C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31858805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E80812" w14:textId="77777777" w:rsidR="009A6084" w:rsidRDefault="009A6084" w:rsidP="572EC4EC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Katalog praw i wolności oraz obowiązków w konstytucji RP</w:t>
                  </w:r>
                </w:p>
                <w:p w14:paraId="3E8A9ECA" w14:textId="77777777" w:rsidR="009A6084" w:rsidRDefault="009A6084" w:rsidP="572EC4EC">
                  <w:pPr>
                    <w:ind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FA75C9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7093500B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C00626" w14:textId="77777777" w:rsidR="009A6084" w:rsidRDefault="009A6084" w:rsidP="572EC4EC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Źródła prawa</w:t>
                  </w:r>
                </w:p>
                <w:p w14:paraId="63B8D3F1" w14:textId="77777777" w:rsidR="009A6084" w:rsidRDefault="009A6084" w:rsidP="572EC4EC">
                  <w:pPr>
                    <w:ind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A7B338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1E26199E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72BAFE" w14:textId="77777777" w:rsidR="009A6084" w:rsidRDefault="009A6084" w:rsidP="572EC4EC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Konstytucyjne organy państwowe: parlament, głowa państwa, rząd</w:t>
                  </w:r>
                </w:p>
                <w:p w14:paraId="727C8BFF" w14:textId="77777777" w:rsidR="009A6084" w:rsidRDefault="009A6084" w:rsidP="572EC4EC">
                  <w:pPr>
                    <w:ind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139ACB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9A6084" w14:paraId="10548690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B17AE5" w14:textId="77777777" w:rsidR="009A6084" w:rsidRDefault="009A6084" w:rsidP="572EC4EC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Konstytucyjne organy wymiaru sprawiedliwości</w:t>
                  </w:r>
                </w:p>
                <w:p w14:paraId="51C47B62" w14:textId="77777777" w:rsidR="009A6084" w:rsidRDefault="009A6084" w:rsidP="572EC4EC">
                  <w:pPr>
                    <w:ind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BE306C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12458AD6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BB0860" w14:textId="77777777" w:rsidR="009A6084" w:rsidRDefault="009A6084" w:rsidP="572EC4EC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Organy samorządu terytorialnego</w:t>
                  </w:r>
                </w:p>
                <w:p w14:paraId="433CF7FB" w14:textId="77777777" w:rsidR="009A6084" w:rsidRDefault="009A6084" w:rsidP="572EC4EC">
                  <w:pPr>
                    <w:ind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023F5D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9A6084" w14:paraId="4A4F31E8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EBE220" w14:textId="77777777" w:rsidR="009A6084" w:rsidRDefault="009A6084" w:rsidP="572EC4EC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Organy kontroli państwowej i ochrony prawa</w:t>
                  </w:r>
                </w:p>
                <w:p w14:paraId="444EA9CF" w14:textId="77777777" w:rsidR="009A6084" w:rsidRDefault="009A6084" w:rsidP="572EC4EC">
                  <w:pPr>
                    <w:ind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D54F48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2D7A7E3B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3A6653" w14:textId="77777777" w:rsidR="009A6084" w:rsidRDefault="009A6084" w:rsidP="572EC4EC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Stany szczególnego zagrożenia</w:t>
                  </w:r>
                </w:p>
                <w:p w14:paraId="6A745E35" w14:textId="77777777" w:rsidR="009A6084" w:rsidRDefault="009A6084" w:rsidP="572EC4EC">
                  <w:pPr>
                    <w:ind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4F1237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217BA464" w14:textId="77777777" w:rsidTr="572EC4EC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496464" w14:textId="77777777" w:rsidR="009A6084" w:rsidRDefault="009A6084" w:rsidP="572EC4EC">
                  <w:pPr>
                    <w:ind w:hanging="90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 xml:space="preserve">Suma godzin </w:t>
                  </w: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9D2AB1" w14:textId="77777777" w:rsidR="009A6084" w:rsidRDefault="009A6084" w:rsidP="572EC4EC">
                  <w:pPr>
                    <w:ind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>
                    <w:rPr>
                      <w:rFonts w:ascii="Corbel" w:hAnsi="Corbel"/>
                      <w:sz w:val="24"/>
                      <w:szCs w:val="24"/>
                    </w:rPr>
                    <w:t xml:space="preserve">30 </w:t>
                  </w:r>
                </w:p>
              </w:tc>
            </w:tr>
          </w:tbl>
          <w:p w14:paraId="1F5E4CDF" w14:textId="77777777" w:rsidR="009A6084" w:rsidRDefault="009A6084" w:rsidP="001F4E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1D9674F" w14:textId="77777777" w:rsidR="009A6084" w:rsidRPr="006E4C25" w:rsidRDefault="009A6084" w:rsidP="009A6084">
      <w:pPr>
        <w:spacing w:after="0" w:line="240" w:lineRule="auto"/>
        <w:rPr>
          <w:rFonts w:ascii="Corbel" w:hAnsi="Corbel"/>
          <w:sz w:val="24"/>
          <w:szCs w:val="24"/>
        </w:rPr>
      </w:pPr>
    </w:p>
    <w:p w14:paraId="7C5D1744" w14:textId="77777777" w:rsidR="009A6084" w:rsidRPr="006E4C25" w:rsidRDefault="009A6084" w:rsidP="009A608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A52762E" w14:textId="77777777" w:rsidR="009A6084" w:rsidRPr="006E4C25" w:rsidRDefault="009A6084" w:rsidP="009A608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0"/>
      </w:tblGrid>
      <w:tr w:rsidR="009A6084" w:rsidRPr="006E4C25" w14:paraId="7045999B" w14:textId="77777777" w:rsidTr="572EC4EC">
        <w:tc>
          <w:tcPr>
            <w:tcW w:w="8130" w:type="dxa"/>
          </w:tcPr>
          <w:p w14:paraId="688C7A88" w14:textId="3BD66996" w:rsidR="009A6084" w:rsidRPr="006E4C25" w:rsidRDefault="3097EE0A" w:rsidP="001F4EB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572EC4EC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966B1" w14:textId="77777777" w:rsidR="00F871E5" w:rsidRPr="006E4C25" w:rsidRDefault="00F871E5" w:rsidP="00F871E5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6E4C25">
        <w:rPr>
          <w:rFonts w:ascii="Corbel" w:eastAsia="Cambria" w:hAnsi="Corbel"/>
          <w:sz w:val="24"/>
          <w:szCs w:val="24"/>
        </w:rPr>
        <w:t>Wykład dydaktyczny przy użyciu metod nauczania teoretycznego, praktycznego, aktywizującego oraz sprzętu multimedialnego.</w:t>
      </w:r>
    </w:p>
    <w:p w14:paraId="7883094E" w14:textId="274AB45D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D95776" w:rsidRPr="006E4C25" w14:paraId="441E9B4F" w14:textId="77777777" w:rsidTr="572EC4EC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9A7C9E" w14:textId="77777777" w:rsidR="00D95776" w:rsidRPr="006E4C25" w:rsidRDefault="00D95776" w:rsidP="001F4EBB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Symbol efektu</w:t>
            </w:r>
          </w:p>
          <w:p w14:paraId="2AABC5F7" w14:textId="77777777" w:rsidR="00D95776" w:rsidRPr="006E4C25" w:rsidRDefault="00D95776" w:rsidP="001F4EBB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D66548" w14:textId="77777777" w:rsidR="00D95776" w:rsidRPr="006E4C25" w:rsidRDefault="00D95776" w:rsidP="001F4EBB">
            <w:pPr>
              <w:suppressAutoHyphens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Metody oceny efektów </w:t>
            </w:r>
            <w:r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uczenia się</w:t>
            </w:r>
          </w:p>
          <w:p w14:paraId="2DF838C0" w14:textId="78628C46" w:rsidR="00D95776" w:rsidRPr="006E4C25" w:rsidRDefault="074B3E10" w:rsidP="001F4EBB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572EC4EC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(np.: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C7E734" w14:textId="46F696D1" w:rsidR="00D95776" w:rsidRPr="006E4C25" w:rsidRDefault="074B3E10" w:rsidP="572EC4EC">
            <w:pPr>
              <w:suppressAutoHyphens/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  <w:lang w:eastAsia="zh-CN"/>
              </w:rPr>
            </w:pPr>
            <w:r w:rsidRPr="572EC4EC">
              <w:rPr>
                <w:rFonts w:ascii="Corbel" w:hAnsi="Corbel"/>
                <w:sz w:val="24"/>
                <w:szCs w:val="24"/>
                <w:lang w:eastAsia="zh-CN"/>
              </w:rPr>
              <w:t xml:space="preserve">Forma zajęć dydaktycznych </w:t>
            </w:r>
          </w:p>
          <w:p w14:paraId="26A5DD11" w14:textId="267A5CAC" w:rsidR="00D95776" w:rsidRPr="006E4C25" w:rsidRDefault="074B3E10" w:rsidP="572EC4EC">
            <w:pPr>
              <w:suppressAutoHyphens/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  <w:lang w:eastAsia="zh-CN"/>
              </w:rPr>
            </w:pPr>
            <w:r w:rsidRPr="572EC4EC">
              <w:rPr>
                <w:rFonts w:ascii="Corbel" w:hAnsi="Corbel"/>
                <w:sz w:val="24"/>
                <w:szCs w:val="24"/>
                <w:lang w:eastAsia="zh-CN"/>
              </w:rPr>
              <w:t>(w, ćw, …)</w:t>
            </w:r>
          </w:p>
        </w:tc>
      </w:tr>
      <w:tr w:rsidR="00D95776" w:rsidRPr="006E4C25" w14:paraId="090E8AEC" w14:textId="77777777" w:rsidTr="572EC4EC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390023" w14:textId="4DDAB3AD" w:rsidR="00D95776" w:rsidRPr="006E4C25" w:rsidRDefault="074B3E10" w:rsidP="001F4EBB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572EC4EC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 01 - EK_12</w:t>
            </w: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C721C5" w14:textId="10849CB7" w:rsidR="00D95776" w:rsidRPr="006E4C25" w:rsidRDefault="00D95776" w:rsidP="001F4EBB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67615A" w14:textId="234EE2B0" w:rsidR="00D95776" w:rsidRPr="006E4C25" w:rsidRDefault="00D95776" w:rsidP="00746AD1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WYKŁAD</w:t>
            </w:r>
          </w:p>
        </w:tc>
      </w:tr>
    </w:tbl>
    <w:p w14:paraId="75F69C0B" w14:textId="77777777" w:rsidR="00D95776" w:rsidRDefault="00D9577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37754A7" w14:textId="055DAE5B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572EC4EC">
        <w:tc>
          <w:tcPr>
            <w:tcW w:w="9670" w:type="dxa"/>
          </w:tcPr>
          <w:p w14:paraId="4FC9F80E" w14:textId="77777777" w:rsidR="001F5CC4" w:rsidRPr="006E4C25" w:rsidRDefault="001F5CC4" w:rsidP="001F5CC4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sz w:val="24"/>
                <w:szCs w:val="24"/>
              </w:rPr>
              <w:t>Egzamin</w:t>
            </w:r>
          </w:p>
          <w:p w14:paraId="41B0839C" w14:textId="202759B0" w:rsidR="00923D7D" w:rsidRDefault="001F5CC4" w:rsidP="001F5CC4">
            <w:pPr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1 pytanie opisowe i 10 pytań testowych jedno lub wielokrotnego wyboru lub w formie opisowej (3-5 pytań otwartych)</w:t>
            </w:r>
          </w:p>
          <w:p w14:paraId="2BB5D64F" w14:textId="220E3D1C" w:rsidR="0085747A" w:rsidRPr="00B169DF" w:rsidRDefault="51C9AD93" w:rsidP="572EC4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572EC4EC">
              <w:rPr>
                <w:rFonts w:ascii="Corbel" w:hAnsi="Corbel"/>
                <w:sz w:val="24"/>
                <w:szCs w:val="24"/>
              </w:rPr>
              <w:t>Student otrzymuje ocenę pozytywną uzyskując co najmniej 50 % maksymalnej liczby punktów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135C1" w:rsidRPr="006E4C25" w14:paraId="57116290" w14:textId="77777777" w:rsidTr="572EC4EC">
        <w:tc>
          <w:tcPr>
            <w:tcW w:w="4962" w:type="dxa"/>
            <w:vAlign w:val="center"/>
          </w:tcPr>
          <w:p w14:paraId="083A1822" w14:textId="77777777" w:rsidR="00F135C1" w:rsidRPr="006E4C25" w:rsidRDefault="00F135C1" w:rsidP="001F4EBB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7BC8A46" w14:textId="77777777" w:rsidR="00F135C1" w:rsidRPr="006E4C25" w:rsidRDefault="00F135C1" w:rsidP="001F4EBB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135C1" w:rsidRPr="006E4C25" w14:paraId="78CE9482" w14:textId="77777777" w:rsidTr="572EC4EC">
        <w:tc>
          <w:tcPr>
            <w:tcW w:w="4962" w:type="dxa"/>
          </w:tcPr>
          <w:p w14:paraId="50FF24EC" w14:textId="3C31B2DE" w:rsidR="00F135C1" w:rsidRPr="006E4C25" w:rsidRDefault="452A7F5A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572EC4EC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6738602D" w14:textId="0ECC14B5" w:rsidR="00F135C1" w:rsidRPr="006E4C25" w:rsidRDefault="009778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135C1" w:rsidRPr="006E4C25" w14:paraId="3ABDBF5E" w14:textId="77777777" w:rsidTr="572EC4EC">
        <w:tc>
          <w:tcPr>
            <w:tcW w:w="4962" w:type="dxa"/>
          </w:tcPr>
          <w:p w14:paraId="28242A3A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E74B53C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2E59812F" w14:textId="6EC8A3A3" w:rsidR="00F135C1" w:rsidRPr="006E4C25" w:rsidRDefault="009778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  <w:r w:rsidR="00F135C1" w:rsidRPr="006E4C2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135C1" w:rsidRPr="006E4C25" w14:paraId="2F282A31" w14:textId="77777777" w:rsidTr="572EC4EC">
        <w:tc>
          <w:tcPr>
            <w:tcW w:w="4962" w:type="dxa"/>
          </w:tcPr>
          <w:p w14:paraId="1C634414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7377F52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71C2E47" w14:textId="052A3307" w:rsidR="00F135C1" w:rsidRPr="006E4C25" w:rsidRDefault="009778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F135C1" w:rsidRPr="006E4C2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135C1" w:rsidRPr="006E4C25" w14:paraId="31435438" w14:textId="77777777" w:rsidTr="572EC4EC">
        <w:tc>
          <w:tcPr>
            <w:tcW w:w="4962" w:type="dxa"/>
          </w:tcPr>
          <w:p w14:paraId="32E76FD2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3B992D8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F135C1" w:rsidRPr="006E4C25" w14:paraId="2433F38A" w14:textId="77777777" w:rsidTr="572EC4EC">
        <w:tc>
          <w:tcPr>
            <w:tcW w:w="4962" w:type="dxa"/>
          </w:tcPr>
          <w:p w14:paraId="7F02A39C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34B8B83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F4B554C" w14:textId="77777777" w:rsidR="00F135C1" w:rsidRDefault="00F135C1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3F632C6" w14:textId="7812AB8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A7557E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6F23E56" w14:textId="77777777" w:rsidR="00837AB0" w:rsidRDefault="0047250E" w:rsidP="006D37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6D378D">
              <w:rPr>
                <w:rFonts w:ascii="Corbel" w:hAnsi="Corbel"/>
                <w:b w:val="0"/>
                <w:smallCaps w:val="0"/>
                <w:szCs w:val="24"/>
              </w:rPr>
              <w:t xml:space="preserve">H. </w:t>
            </w:r>
            <w:r w:rsidRPr="0047250E">
              <w:rPr>
                <w:rFonts w:ascii="Corbel" w:hAnsi="Corbel"/>
                <w:b w:val="0"/>
                <w:smallCaps w:val="0"/>
                <w:szCs w:val="24"/>
              </w:rPr>
              <w:t>Zięba-Zał</w:t>
            </w:r>
            <w:r w:rsidR="006D378D">
              <w:rPr>
                <w:rFonts w:ascii="Corbel" w:hAnsi="Corbel"/>
                <w:b w:val="0"/>
                <w:smallCaps w:val="0"/>
                <w:szCs w:val="24"/>
              </w:rPr>
              <w:t>ucka (red.), Organy państwowe w ustroju konstytucyjnym RP, Rzeszów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B544F6A" w14:textId="440AA3B8" w:rsidR="002D556E" w:rsidRPr="00837AB0" w:rsidRDefault="002D556E" w:rsidP="006D37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2. </w:t>
            </w:r>
            <w:bookmarkStart w:id="0" w:name="_GoBack"/>
            <w:bookmarkEnd w:id="0"/>
            <w:r>
              <w:rPr>
                <w:rFonts w:ascii="Corbel" w:hAnsi="Corbel"/>
                <w:b w:val="0"/>
                <w:smallCaps w:val="0"/>
              </w:rPr>
              <w:t>R. Grabowski (red.), Podstawy ustroju Rzeczypospolitej Polskiej dla obywateli, Toruń 2024.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1C989950" w14:textId="1262A777" w:rsidR="0047250E" w:rsidRPr="0047250E" w:rsidRDefault="003C562B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 xml:space="preserve">W. Skrzydło, Ustrój polityczny RP w świetle Konstytucji z 1997 r., </w:t>
            </w:r>
          </w:p>
          <w:p w14:paraId="253E5068" w14:textId="77777777" w:rsidR="0047250E" w:rsidRPr="0047250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50E">
              <w:rPr>
                <w:rFonts w:ascii="Corbel" w:hAnsi="Corbel"/>
                <w:b w:val="0"/>
                <w:smallCaps w:val="0"/>
                <w:szCs w:val="24"/>
              </w:rPr>
              <w:t>Warszawa 2014.</w:t>
            </w:r>
          </w:p>
          <w:p w14:paraId="629F5E0D" w14:textId="4799A7B2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M. Granat, Prawo konstytucyjne. Pytania i odpow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iedzi, 9 wydanie, Warszawa 2022</w:t>
            </w:r>
          </w:p>
          <w:p w14:paraId="16E80260" w14:textId="27BA0E82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L. Garlicki, Polskie prawo konstytucyj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ne. Zarys wykładu, Warszawa 2023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596EFF9" w14:textId="2378B688" w:rsidR="0047250E" w:rsidRPr="0047250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01ADB" w14:textId="77777777" w:rsidR="00240B31" w:rsidRDefault="00240B31" w:rsidP="00C16ABF">
      <w:pPr>
        <w:spacing w:after="0" w:line="240" w:lineRule="auto"/>
      </w:pPr>
      <w:r>
        <w:separator/>
      </w:r>
    </w:p>
  </w:endnote>
  <w:endnote w:type="continuationSeparator" w:id="0">
    <w:p w14:paraId="71F85807" w14:textId="77777777" w:rsidR="00240B31" w:rsidRDefault="00240B3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F3BC1" w14:textId="77777777" w:rsidR="00240B31" w:rsidRDefault="00240B31" w:rsidP="00C16ABF">
      <w:pPr>
        <w:spacing w:after="0" w:line="240" w:lineRule="auto"/>
      </w:pPr>
      <w:r>
        <w:separator/>
      </w:r>
    </w:p>
  </w:footnote>
  <w:footnote w:type="continuationSeparator" w:id="0">
    <w:p w14:paraId="746673C7" w14:textId="77777777" w:rsidR="00240B31" w:rsidRDefault="00240B31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DA"/>
    <w:multiLevelType w:val="hybridMultilevel"/>
    <w:tmpl w:val="F9A86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10CC6"/>
    <w:multiLevelType w:val="hybridMultilevel"/>
    <w:tmpl w:val="8AC07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911CB"/>
    <w:multiLevelType w:val="multilevel"/>
    <w:tmpl w:val="BAE8E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ED4B61"/>
    <w:multiLevelType w:val="hybridMultilevel"/>
    <w:tmpl w:val="36085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D4D65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C13A8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D751E6"/>
    <w:multiLevelType w:val="hybridMultilevel"/>
    <w:tmpl w:val="4B624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36F9"/>
    <w:multiLevelType w:val="hybridMultilevel"/>
    <w:tmpl w:val="6D06E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61F25"/>
    <w:multiLevelType w:val="hybridMultilevel"/>
    <w:tmpl w:val="1CAA0390"/>
    <w:lvl w:ilvl="0" w:tplc="623ABE96">
      <w:start w:val="3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0D3539"/>
    <w:multiLevelType w:val="hybridMultilevel"/>
    <w:tmpl w:val="16E6E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6238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0469D3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DE0781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F7B3B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D41051D"/>
    <w:multiLevelType w:val="hybridMultilevel"/>
    <w:tmpl w:val="A3C40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4227C"/>
    <w:multiLevelType w:val="multilevel"/>
    <w:tmpl w:val="34DC55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C1D0C0E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F370FA"/>
    <w:multiLevelType w:val="hybridMultilevel"/>
    <w:tmpl w:val="668C7F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0E6B07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526125B"/>
    <w:multiLevelType w:val="multilevel"/>
    <w:tmpl w:val="3F1EC5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8552F56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85770B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15"/>
  </w:num>
  <w:num w:numId="9">
    <w:abstractNumId w:val="20"/>
  </w:num>
  <w:num w:numId="10">
    <w:abstractNumId w:val="16"/>
  </w:num>
  <w:num w:numId="11">
    <w:abstractNumId w:val="2"/>
  </w:num>
  <w:num w:numId="12">
    <w:abstractNumId w:val="17"/>
  </w:num>
  <w:num w:numId="13">
    <w:abstractNumId w:val="12"/>
  </w:num>
  <w:num w:numId="14">
    <w:abstractNumId w:val="21"/>
  </w:num>
  <w:num w:numId="15">
    <w:abstractNumId w:val="11"/>
  </w:num>
  <w:num w:numId="16">
    <w:abstractNumId w:val="22"/>
  </w:num>
  <w:num w:numId="17">
    <w:abstractNumId w:val="14"/>
  </w:num>
  <w:num w:numId="18">
    <w:abstractNumId w:val="19"/>
  </w:num>
  <w:num w:numId="19">
    <w:abstractNumId w:val="13"/>
  </w:num>
  <w:num w:numId="20">
    <w:abstractNumId w:val="4"/>
  </w:num>
  <w:num w:numId="21">
    <w:abstractNumId w:val="8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6AC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ED8"/>
    <w:rsid w:val="000A296F"/>
    <w:rsid w:val="000A2A28"/>
    <w:rsid w:val="000A3CDF"/>
    <w:rsid w:val="000B192D"/>
    <w:rsid w:val="000B28EE"/>
    <w:rsid w:val="000B3E37"/>
    <w:rsid w:val="000D04B0"/>
    <w:rsid w:val="000F1C57"/>
    <w:rsid w:val="000F40B0"/>
    <w:rsid w:val="000F5615"/>
    <w:rsid w:val="001045A1"/>
    <w:rsid w:val="00124BFF"/>
    <w:rsid w:val="0012560E"/>
    <w:rsid w:val="00127108"/>
    <w:rsid w:val="00134B13"/>
    <w:rsid w:val="00146BC0"/>
    <w:rsid w:val="00151E2E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5EAB"/>
    <w:rsid w:val="001A70D2"/>
    <w:rsid w:val="001D657B"/>
    <w:rsid w:val="001D7B54"/>
    <w:rsid w:val="001E0209"/>
    <w:rsid w:val="001F2CA2"/>
    <w:rsid w:val="001F5CC4"/>
    <w:rsid w:val="002144C0"/>
    <w:rsid w:val="0022477D"/>
    <w:rsid w:val="002278A9"/>
    <w:rsid w:val="002336F9"/>
    <w:rsid w:val="00234ED2"/>
    <w:rsid w:val="0024028F"/>
    <w:rsid w:val="00240B31"/>
    <w:rsid w:val="00244ABC"/>
    <w:rsid w:val="00257EED"/>
    <w:rsid w:val="002720D9"/>
    <w:rsid w:val="00281FF2"/>
    <w:rsid w:val="002857DE"/>
    <w:rsid w:val="00287BB0"/>
    <w:rsid w:val="00291567"/>
    <w:rsid w:val="002A22BF"/>
    <w:rsid w:val="002A2389"/>
    <w:rsid w:val="002A671D"/>
    <w:rsid w:val="002B4D55"/>
    <w:rsid w:val="002B5EA0"/>
    <w:rsid w:val="002B6119"/>
    <w:rsid w:val="002C06F6"/>
    <w:rsid w:val="002C1F06"/>
    <w:rsid w:val="002D3375"/>
    <w:rsid w:val="002D556E"/>
    <w:rsid w:val="002D73D4"/>
    <w:rsid w:val="002F02A3"/>
    <w:rsid w:val="002F4ABE"/>
    <w:rsid w:val="003018BA"/>
    <w:rsid w:val="0030395F"/>
    <w:rsid w:val="003057DE"/>
    <w:rsid w:val="00305C92"/>
    <w:rsid w:val="003151C5"/>
    <w:rsid w:val="00315B45"/>
    <w:rsid w:val="00327B8F"/>
    <w:rsid w:val="003343CF"/>
    <w:rsid w:val="003464BD"/>
    <w:rsid w:val="00346FE9"/>
    <w:rsid w:val="0034759A"/>
    <w:rsid w:val="003503F6"/>
    <w:rsid w:val="003530DD"/>
    <w:rsid w:val="00363F78"/>
    <w:rsid w:val="003A0A5B"/>
    <w:rsid w:val="003A1176"/>
    <w:rsid w:val="003C0BAE"/>
    <w:rsid w:val="003C3B8F"/>
    <w:rsid w:val="003C562B"/>
    <w:rsid w:val="003D18A9"/>
    <w:rsid w:val="003D6CE2"/>
    <w:rsid w:val="003E1941"/>
    <w:rsid w:val="003E2FE6"/>
    <w:rsid w:val="003E49D5"/>
    <w:rsid w:val="003F205D"/>
    <w:rsid w:val="003F38C0"/>
    <w:rsid w:val="003F6814"/>
    <w:rsid w:val="00402D06"/>
    <w:rsid w:val="00414E3C"/>
    <w:rsid w:val="0042244A"/>
    <w:rsid w:val="0042745A"/>
    <w:rsid w:val="00430F9E"/>
    <w:rsid w:val="00431D5C"/>
    <w:rsid w:val="004362C6"/>
    <w:rsid w:val="00437FA2"/>
    <w:rsid w:val="00445970"/>
    <w:rsid w:val="00461EFC"/>
    <w:rsid w:val="004652C2"/>
    <w:rsid w:val="004706D1"/>
    <w:rsid w:val="004712CB"/>
    <w:rsid w:val="00471326"/>
    <w:rsid w:val="0047250E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B4651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40AE"/>
    <w:rsid w:val="005548D7"/>
    <w:rsid w:val="0056290E"/>
    <w:rsid w:val="0056696D"/>
    <w:rsid w:val="00570AC6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B1C"/>
    <w:rsid w:val="006D378D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61D6"/>
    <w:rsid w:val="00746AD1"/>
    <w:rsid w:val="00746EC8"/>
    <w:rsid w:val="00754FF7"/>
    <w:rsid w:val="00763BF1"/>
    <w:rsid w:val="00766FD4"/>
    <w:rsid w:val="00767C2D"/>
    <w:rsid w:val="0078168C"/>
    <w:rsid w:val="007829F3"/>
    <w:rsid w:val="00787C2A"/>
    <w:rsid w:val="00790E27"/>
    <w:rsid w:val="00792EDE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4635"/>
    <w:rsid w:val="00837AB0"/>
    <w:rsid w:val="008449B3"/>
    <w:rsid w:val="008552A2"/>
    <w:rsid w:val="0085747A"/>
    <w:rsid w:val="00884922"/>
    <w:rsid w:val="00885F64"/>
    <w:rsid w:val="008917F9"/>
    <w:rsid w:val="00894C36"/>
    <w:rsid w:val="00896AEF"/>
    <w:rsid w:val="008A45F7"/>
    <w:rsid w:val="008A548A"/>
    <w:rsid w:val="008C0C87"/>
    <w:rsid w:val="008C0CC0"/>
    <w:rsid w:val="008C19A9"/>
    <w:rsid w:val="008C379D"/>
    <w:rsid w:val="008C5147"/>
    <w:rsid w:val="008C5359"/>
    <w:rsid w:val="008C5363"/>
    <w:rsid w:val="008D1057"/>
    <w:rsid w:val="008D3DFB"/>
    <w:rsid w:val="008E64F4"/>
    <w:rsid w:val="008F12C9"/>
    <w:rsid w:val="008F336A"/>
    <w:rsid w:val="008F5894"/>
    <w:rsid w:val="008F6E29"/>
    <w:rsid w:val="00914EF3"/>
    <w:rsid w:val="00916188"/>
    <w:rsid w:val="00921505"/>
    <w:rsid w:val="00923244"/>
    <w:rsid w:val="00923D7D"/>
    <w:rsid w:val="00932C30"/>
    <w:rsid w:val="009508DF"/>
    <w:rsid w:val="00950DAC"/>
    <w:rsid w:val="00954A07"/>
    <w:rsid w:val="009778C1"/>
    <w:rsid w:val="00997F14"/>
    <w:rsid w:val="009A6084"/>
    <w:rsid w:val="009A78D9"/>
    <w:rsid w:val="009C2B17"/>
    <w:rsid w:val="009C2BAA"/>
    <w:rsid w:val="009C3E31"/>
    <w:rsid w:val="009C54AE"/>
    <w:rsid w:val="009C5F7E"/>
    <w:rsid w:val="009C788E"/>
    <w:rsid w:val="009D3F3B"/>
    <w:rsid w:val="009E0543"/>
    <w:rsid w:val="009E3B41"/>
    <w:rsid w:val="009F3C5C"/>
    <w:rsid w:val="009F4610"/>
    <w:rsid w:val="00A00ECC"/>
    <w:rsid w:val="00A1120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0F49"/>
    <w:rsid w:val="00AB6041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77CD5"/>
    <w:rsid w:val="00B8056E"/>
    <w:rsid w:val="00B819C8"/>
    <w:rsid w:val="00B82308"/>
    <w:rsid w:val="00B84B51"/>
    <w:rsid w:val="00B90885"/>
    <w:rsid w:val="00BB365E"/>
    <w:rsid w:val="00BB520A"/>
    <w:rsid w:val="00BB717A"/>
    <w:rsid w:val="00BD3869"/>
    <w:rsid w:val="00BD66E9"/>
    <w:rsid w:val="00BD6FF4"/>
    <w:rsid w:val="00BF2C41"/>
    <w:rsid w:val="00C058B4"/>
    <w:rsid w:val="00C05963"/>
    <w:rsid w:val="00C05F44"/>
    <w:rsid w:val="00C131B5"/>
    <w:rsid w:val="00C16ABF"/>
    <w:rsid w:val="00C170AE"/>
    <w:rsid w:val="00C26CB7"/>
    <w:rsid w:val="00C324C1"/>
    <w:rsid w:val="00C36992"/>
    <w:rsid w:val="00C4202A"/>
    <w:rsid w:val="00C53688"/>
    <w:rsid w:val="00C56036"/>
    <w:rsid w:val="00C61DC5"/>
    <w:rsid w:val="00C65E11"/>
    <w:rsid w:val="00C66FB8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546E"/>
    <w:rsid w:val="00D17C3C"/>
    <w:rsid w:val="00D26B2C"/>
    <w:rsid w:val="00D3397B"/>
    <w:rsid w:val="00D352C9"/>
    <w:rsid w:val="00D425B2"/>
    <w:rsid w:val="00D428D6"/>
    <w:rsid w:val="00D552B2"/>
    <w:rsid w:val="00D608D1"/>
    <w:rsid w:val="00D62293"/>
    <w:rsid w:val="00D73BCC"/>
    <w:rsid w:val="00D74119"/>
    <w:rsid w:val="00D8075B"/>
    <w:rsid w:val="00D83DC8"/>
    <w:rsid w:val="00D8678B"/>
    <w:rsid w:val="00D95776"/>
    <w:rsid w:val="00DA2114"/>
    <w:rsid w:val="00DE09C0"/>
    <w:rsid w:val="00DE4A14"/>
    <w:rsid w:val="00DF320D"/>
    <w:rsid w:val="00DF71C8"/>
    <w:rsid w:val="00E129B8"/>
    <w:rsid w:val="00E20135"/>
    <w:rsid w:val="00E21E7D"/>
    <w:rsid w:val="00E22FBC"/>
    <w:rsid w:val="00E24BF5"/>
    <w:rsid w:val="00E25338"/>
    <w:rsid w:val="00E30832"/>
    <w:rsid w:val="00E43AD9"/>
    <w:rsid w:val="00E51E44"/>
    <w:rsid w:val="00E63348"/>
    <w:rsid w:val="00E67016"/>
    <w:rsid w:val="00E742AA"/>
    <w:rsid w:val="00E77E88"/>
    <w:rsid w:val="00E8107D"/>
    <w:rsid w:val="00E960BB"/>
    <w:rsid w:val="00EA2074"/>
    <w:rsid w:val="00EA4832"/>
    <w:rsid w:val="00EA4E9D"/>
    <w:rsid w:val="00EC2C6C"/>
    <w:rsid w:val="00EC4899"/>
    <w:rsid w:val="00ED03AB"/>
    <w:rsid w:val="00ED32D2"/>
    <w:rsid w:val="00ED7723"/>
    <w:rsid w:val="00EE32DE"/>
    <w:rsid w:val="00EE5457"/>
    <w:rsid w:val="00F070AB"/>
    <w:rsid w:val="00F135C1"/>
    <w:rsid w:val="00F17567"/>
    <w:rsid w:val="00F27A7B"/>
    <w:rsid w:val="00F44E13"/>
    <w:rsid w:val="00F526AF"/>
    <w:rsid w:val="00F617C3"/>
    <w:rsid w:val="00F61A26"/>
    <w:rsid w:val="00F7066B"/>
    <w:rsid w:val="00F83B28"/>
    <w:rsid w:val="00F871E5"/>
    <w:rsid w:val="00F974DA"/>
    <w:rsid w:val="00FA46E5"/>
    <w:rsid w:val="00FB7DBA"/>
    <w:rsid w:val="00FC1C25"/>
    <w:rsid w:val="00FC3F45"/>
    <w:rsid w:val="00FD503F"/>
    <w:rsid w:val="00FD663E"/>
    <w:rsid w:val="00FD7589"/>
    <w:rsid w:val="00FF016A"/>
    <w:rsid w:val="00FF1401"/>
    <w:rsid w:val="00FF5E7D"/>
    <w:rsid w:val="074B3E10"/>
    <w:rsid w:val="1F6DC308"/>
    <w:rsid w:val="3097EE0A"/>
    <w:rsid w:val="3B001942"/>
    <w:rsid w:val="401B506F"/>
    <w:rsid w:val="452A7F5A"/>
    <w:rsid w:val="454090A6"/>
    <w:rsid w:val="50292F9A"/>
    <w:rsid w:val="50FB2C0B"/>
    <w:rsid w:val="51C9AD93"/>
    <w:rsid w:val="5337742A"/>
    <w:rsid w:val="572EC4EC"/>
    <w:rsid w:val="5DC086B6"/>
    <w:rsid w:val="5FD8314C"/>
    <w:rsid w:val="690F46B4"/>
    <w:rsid w:val="71E8E5D8"/>
    <w:rsid w:val="7384B639"/>
    <w:rsid w:val="7C30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A2FE7-82C8-4E8F-B133-3A9AD25D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906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</cp:lastModifiedBy>
  <cp:revision>3</cp:revision>
  <cp:lastPrinted>2019-02-06T12:12:00Z</cp:lastPrinted>
  <dcterms:created xsi:type="dcterms:W3CDTF">2024-09-29T22:30:00Z</dcterms:created>
  <dcterms:modified xsi:type="dcterms:W3CDTF">2024-10-01T11:37:00Z</dcterms:modified>
</cp:coreProperties>
</file>